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2F86" w:rsidRDefault="00B63A15" w:rsidP="00E71FC3">
      <w:pPr>
        <w:pStyle w:val="NoSpacing"/>
      </w:pPr>
      <w:r>
        <w:rPr>
          <w:u w:val="single"/>
        </w:rPr>
        <w:t>Sir Thomas MARNY</w:t>
      </w:r>
      <w:r>
        <w:t xml:space="preserve">   </w:t>
      </w:r>
      <w:proofErr w:type="gramStart"/>
      <w:r>
        <w:t xml:space="preserve">   (</w:t>
      </w:r>
      <w:proofErr w:type="gramEnd"/>
      <w:r>
        <w:t>d.</w:t>
      </w:r>
      <w:r w:rsidR="00DA0B2D">
        <w:t xml:space="preserve">by </w:t>
      </w:r>
      <w:r>
        <w:t>1423)</w:t>
      </w:r>
    </w:p>
    <w:p w:rsidR="00B63A15" w:rsidRDefault="00B63A15" w:rsidP="00E71FC3">
      <w:pPr>
        <w:pStyle w:val="NoSpacing"/>
      </w:pPr>
    </w:p>
    <w:p w:rsidR="00B63A15" w:rsidRDefault="00B63A15" w:rsidP="00E71FC3">
      <w:pPr>
        <w:pStyle w:val="NoSpacing"/>
      </w:pPr>
    </w:p>
    <w:p w:rsidR="00B63A15" w:rsidRDefault="00B63A15" w:rsidP="00E71FC3">
      <w:pPr>
        <w:pStyle w:val="NoSpacing"/>
      </w:pPr>
      <w:r>
        <w:t>= Margaret(q.v.).</w:t>
      </w:r>
    </w:p>
    <w:p w:rsidR="00B63A15" w:rsidRDefault="00B63A15" w:rsidP="00E71FC3">
      <w:pPr>
        <w:pStyle w:val="NoSpacing"/>
      </w:pPr>
      <w:r>
        <w:t xml:space="preserve">(www.inquisitionspostmortem.ac.uk   ref. </w:t>
      </w:r>
      <w:proofErr w:type="spellStart"/>
      <w:r>
        <w:t>eCIPM</w:t>
      </w:r>
      <w:proofErr w:type="spellEnd"/>
      <w:r>
        <w:t xml:space="preserve"> 22-256)</w:t>
      </w:r>
    </w:p>
    <w:p w:rsidR="00B63A15" w:rsidRDefault="00B63A15" w:rsidP="00E71FC3">
      <w:pPr>
        <w:pStyle w:val="NoSpacing"/>
      </w:pPr>
      <w:r>
        <w:t>Daughter:   Margaret</w:t>
      </w:r>
      <w:r w:rsidR="00DA0B2D">
        <w:t>(q.v.)</w:t>
      </w:r>
      <w:bookmarkStart w:id="0" w:name="_GoBack"/>
      <w:bookmarkEnd w:id="0"/>
      <w:r>
        <w:t>.</w:t>
      </w:r>
    </w:p>
    <w:p w:rsidR="00B63A15" w:rsidRDefault="00B63A15" w:rsidP="00E71FC3">
      <w:pPr>
        <w:pStyle w:val="NoSpacing"/>
      </w:pPr>
    </w:p>
    <w:p w:rsidR="00B63A15" w:rsidRDefault="00B63A15" w:rsidP="00E71FC3">
      <w:pPr>
        <w:pStyle w:val="NoSpacing"/>
      </w:pPr>
    </w:p>
    <w:p w:rsidR="00B63A15" w:rsidRDefault="00B63A15" w:rsidP="00E71FC3">
      <w:pPr>
        <w:pStyle w:val="NoSpacing"/>
      </w:pPr>
      <w:r>
        <w:t>14 Aug.1423</w:t>
      </w:r>
      <w:r>
        <w:tab/>
        <w:t>He was dead by this date, when Margaret died.   (ibid.)</w:t>
      </w:r>
    </w:p>
    <w:p w:rsidR="00B63A15" w:rsidRDefault="00B63A15" w:rsidP="00E71FC3">
      <w:pPr>
        <w:pStyle w:val="NoSpacing"/>
      </w:pPr>
      <w:r>
        <w:t xml:space="preserve">  4 Apr.1424</w:t>
      </w:r>
      <w:r>
        <w:tab/>
        <w:t xml:space="preserve">An inquisition post mortem was held in Princes Risborough, </w:t>
      </w:r>
    </w:p>
    <w:p w:rsidR="00B63A15" w:rsidRDefault="00B63A15" w:rsidP="00E71FC3">
      <w:pPr>
        <w:pStyle w:val="NoSpacing"/>
      </w:pPr>
      <w:r>
        <w:tab/>
      </w:r>
      <w:r>
        <w:tab/>
        <w:t>Buckinghamshire, into his land.   (ibid.)</w:t>
      </w:r>
    </w:p>
    <w:p w:rsidR="00B63A15" w:rsidRDefault="00B63A15" w:rsidP="00E71FC3">
      <w:pPr>
        <w:pStyle w:val="NoSpacing"/>
      </w:pPr>
    </w:p>
    <w:p w:rsidR="00B63A15" w:rsidRDefault="00B63A15" w:rsidP="00E71FC3">
      <w:pPr>
        <w:pStyle w:val="NoSpacing"/>
      </w:pPr>
    </w:p>
    <w:p w:rsidR="00B63A15" w:rsidRPr="00B63A15" w:rsidRDefault="00B63A15" w:rsidP="00E71FC3">
      <w:pPr>
        <w:pStyle w:val="NoSpacing"/>
      </w:pPr>
      <w:r>
        <w:t>15 October 2017</w:t>
      </w:r>
    </w:p>
    <w:sectPr w:rsidR="00B63A15" w:rsidRPr="00B63A15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63A15" w:rsidRDefault="00B63A15" w:rsidP="00E71FC3">
      <w:pPr>
        <w:spacing w:after="0" w:line="240" w:lineRule="auto"/>
      </w:pPr>
      <w:r>
        <w:separator/>
      </w:r>
    </w:p>
  </w:endnote>
  <w:endnote w:type="continuationSeparator" w:id="0">
    <w:p w:rsidR="00B63A15" w:rsidRDefault="00B63A15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</w:t>
    </w:r>
    <w:proofErr w:type="gramStart"/>
    <w:r w:rsidR="00E71FC3">
      <w:t>S.Rogers</w:t>
    </w:r>
    <w:proofErr w:type="spellEnd"/>
    <w:proofErr w:type="gram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63A15" w:rsidRDefault="00B63A15" w:rsidP="00E71FC3">
      <w:pPr>
        <w:spacing w:after="0" w:line="240" w:lineRule="auto"/>
      </w:pPr>
      <w:r>
        <w:separator/>
      </w:r>
    </w:p>
  </w:footnote>
  <w:footnote w:type="continuationSeparator" w:id="0">
    <w:p w:rsidR="00B63A15" w:rsidRDefault="00B63A15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3A15"/>
    <w:rsid w:val="001A7C09"/>
    <w:rsid w:val="00577BD5"/>
    <w:rsid w:val="00656CBA"/>
    <w:rsid w:val="006A1F77"/>
    <w:rsid w:val="00733BE7"/>
    <w:rsid w:val="00AB52E8"/>
    <w:rsid w:val="00B16D3F"/>
    <w:rsid w:val="00B63A15"/>
    <w:rsid w:val="00BB41AC"/>
    <w:rsid w:val="00DA0B2D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C0EC3"/>
  <w15:chartTrackingRefBased/>
  <w15:docId w15:val="{A9800F1A-7757-4B6E-9AC6-2ADBF516C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9</TotalTime>
  <Pages>1</Pages>
  <Words>51</Words>
  <Characters>291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2</cp:revision>
  <dcterms:created xsi:type="dcterms:W3CDTF">2017-10-15T19:38:00Z</dcterms:created>
  <dcterms:modified xsi:type="dcterms:W3CDTF">2017-10-15T20:28:00Z</dcterms:modified>
</cp:coreProperties>
</file>